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928A7" w14:textId="1D97105B" w:rsidR="00567C81" w:rsidRPr="00567C81" w:rsidRDefault="00567C81" w:rsidP="00567C81">
      <w:pPr>
        <w:pStyle w:val="Geenafstand"/>
        <w:rPr>
          <w:rFonts w:ascii="Verdana" w:hAnsi="Verdana"/>
          <w:b/>
          <w:sz w:val="24"/>
          <w:szCs w:val="24"/>
        </w:rPr>
      </w:pPr>
      <w:r w:rsidRPr="00567C81">
        <w:rPr>
          <w:rFonts w:ascii="Verdana" w:hAnsi="Verdana"/>
          <w:b/>
          <w:sz w:val="24"/>
          <w:szCs w:val="24"/>
        </w:rPr>
        <w:t xml:space="preserve">INVULBIJLAGE </w:t>
      </w:r>
      <w:r w:rsidR="007B3EE7">
        <w:rPr>
          <w:rFonts w:ascii="Verdana" w:hAnsi="Verdana"/>
          <w:b/>
          <w:sz w:val="24"/>
          <w:szCs w:val="24"/>
        </w:rPr>
        <w:t>6</w:t>
      </w:r>
      <w:r w:rsidRPr="00567C81">
        <w:rPr>
          <w:rFonts w:ascii="Verdana" w:hAnsi="Verdana"/>
          <w:b/>
          <w:sz w:val="24"/>
          <w:szCs w:val="24"/>
        </w:rPr>
        <w:t>: Verklaring onderaanneming</w:t>
      </w:r>
    </w:p>
    <w:p w14:paraId="18E3F93F" w14:textId="77777777" w:rsidR="00567C81" w:rsidRPr="00293C93" w:rsidRDefault="00567C81" w:rsidP="00FD6DD8">
      <w:pPr>
        <w:pStyle w:val="Geenafstand"/>
        <w:rPr>
          <w:rFonts w:ascii="Verdana" w:hAnsi="Verdana"/>
          <w:sz w:val="18"/>
          <w:szCs w:val="18"/>
        </w:rPr>
      </w:pPr>
    </w:p>
    <w:p w14:paraId="37214A0B" w14:textId="0C82721A" w:rsidR="00927509" w:rsidRPr="00543728" w:rsidRDefault="008462B7" w:rsidP="00927509">
      <w:pPr>
        <w:pStyle w:val="Geenafstand"/>
        <w:jc w:val="both"/>
        <w:rPr>
          <w:rFonts w:ascii="Verdana" w:hAnsi="Verdana"/>
          <w:sz w:val="18"/>
          <w:szCs w:val="18"/>
        </w:rPr>
      </w:pPr>
      <w:r w:rsidRPr="008462B7">
        <w:rPr>
          <w:rFonts w:ascii="Verdana" w:hAnsi="Verdana"/>
          <w:sz w:val="18"/>
          <w:szCs w:val="18"/>
        </w:rPr>
        <w:t xml:space="preserve">Europese Aanbesteding voor </w:t>
      </w:r>
      <w:r w:rsidR="007B3EE7">
        <w:rPr>
          <w:rFonts w:ascii="Verdana" w:hAnsi="Verdana"/>
          <w:sz w:val="18"/>
          <w:szCs w:val="18"/>
        </w:rPr>
        <w:t>Inhuur cultuurtechnisch mens &amp; materieel.</w:t>
      </w:r>
    </w:p>
    <w:p w14:paraId="13226309" w14:textId="77777777" w:rsidR="00927509" w:rsidRPr="00927509" w:rsidRDefault="00927509" w:rsidP="00927509">
      <w:pPr>
        <w:pStyle w:val="Geenafstand"/>
        <w:jc w:val="both"/>
        <w:rPr>
          <w:rFonts w:ascii="Verdana" w:hAnsi="Verdana"/>
          <w:sz w:val="18"/>
          <w:szCs w:val="18"/>
          <w:lang w:val="en-US"/>
        </w:rPr>
      </w:pPr>
      <w:r w:rsidRPr="00927509">
        <w:rPr>
          <w:rFonts w:ascii="Verdana" w:hAnsi="Verdana"/>
          <w:sz w:val="18"/>
          <w:szCs w:val="18"/>
          <w:lang w:val="en-US"/>
        </w:rPr>
        <w:t>Gemeente Amstelveen</w:t>
      </w:r>
    </w:p>
    <w:p w14:paraId="293E1E59" w14:textId="43A85597" w:rsidR="00927509" w:rsidRPr="00927509" w:rsidRDefault="007B3EE7" w:rsidP="00927509">
      <w:pPr>
        <w:pStyle w:val="Geenafstand"/>
        <w:jc w:val="both"/>
        <w:rPr>
          <w:rFonts w:ascii="Verdana" w:hAnsi="Verdana"/>
          <w:sz w:val="18"/>
          <w:szCs w:val="18"/>
          <w:lang w:val="en-US"/>
        </w:rPr>
      </w:pPr>
      <w:r>
        <w:rPr>
          <w:rFonts w:ascii="Verdana" w:hAnsi="Verdana"/>
          <w:sz w:val="18"/>
          <w:szCs w:val="18"/>
          <w:lang w:val="en-US"/>
        </w:rPr>
        <w:t xml:space="preserve">I&amp;A-nummer: </w:t>
      </w:r>
      <w:r>
        <w:rPr>
          <w:rFonts w:ascii="Verdana" w:hAnsi="Verdana"/>
          <w:sz w:val="18"/>
          <w:szCs w:val="18"/>
          <w:lang w:val="en-US"/>
        </w:rPr>
        <w:tab/>
        <w:t>I&amp;A_2020_0100</w:t>
      </w:r>
    </w:p>
    <w:p w14:paraId="18C1E185" w14:textId="77777777" w:rsidR="00A43CBB" w:rsidRPr="00927509" w:rsidRDefault="00A43CBB" w:rsidP="00A43CBB">
      <w:pPr>
        <w:pStyle w:val="Geenafstand"/>
        <w:rPr>
          <w:rFonts w:ascii="Verdana" w:hAnsi="Verdana"/>
          <w:b/>
          <w:sz w:val="18"/>
          <w:szCs w:val="18"/>
          <w:lang w:val="en-US"/>
        </w:rPr>
      </w:pPr>
      <w:bookmarkStart w:id="0" w:name="_GoBack"/>
      <w:bookmarkEnd w:id="0"/>
    </w:p>
    <w:p w14:paraId="36CCD105" w14:textId="77777777" w:rsidR="00313E5B" w:rsidRPr="00927509" w:rsidRDefault="00313E5B" w:rsidP="00C60324">
      <w:pPr>
        <w:pStyle w:val="Geenafstand"/>
        <w:jc w:val="both"/>
        <w:rPr>
          <w:rFonts w:ascii="Verdana" w:hAnsi="Verdana"/>
          <w:sz w:val="18"/>
          <w:szCs w:val="18"/>
          <w:lang w:val="en-US"/>
        </w:rPr>
      </w:pPr>
    </w:p>
    <w:p w14:paraId="1E8D187E" w14:textId="31601EED"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08D13B8" w14:textId="77777777" w:rsidTr="001A253F">
        <w:tc>
          <w:tcPr>
            <w:tcW w:w="9212" w:type="dxa"/>
            <w:gridSpan w:val="2"/>
          </w:tcPr>
          <w:p w14:paraId="19CC2CDE"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inschrijving in het nationaal Handelsregister of uit een bijgevoegde volmacht</w:t>
      </w:r>
    </w:p>
    <w:sectPr w:rsidR="00DA14A3" w:rsidRPr="00567C81" w:rsidSect="00501A6B">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4D5D7" w14:textId="77777777" w:rsidR="00032ABF" w:rsidRDefault="00032ABF" w:rsidP="00C26BA2">
      <w:pPr>
        <w:spacing w:after="0" w:line="240" w:lineRule="auto"/>
      </w:pPr>
      <w:r>
        <w:separator/>
      </w:r>
    </w:p>
  </w:endnote>
  <w:endnote w:type="continuationSeparator" w:id="0">
    <w:p w14:paraId="177A839E" w14:textId="77777777" w:rsidR="00032ABF" w:rsidRDefault="00032AB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41651" w14:textId="77777777" w:rsidR="005E11BF" w:rsidRDefault="005E11B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9F5E" w14:textId="455A8591" w:rsidR="001A253F" w:rsidRPr="00A43CBB" w:rsidRDefault="00A43CBB" w:rsidP="00A43CBB">
    <w:pPr>
      <w:pStyle w:val="Voettekst"/>
      <w:rPr>
        <w:rFonts w:ascii="Verdana" w:hAnsi="Verdana"/>
        <w:sz w:val="16"/>
        <w:szCs w:val="16"/>
        <w:lang w:val="en-US"/>
      </w:rPr>
    </w:pPr>
    <w:r w:rsidRPr="00A43CBB">
      <w:rPr>
        <w:rFonts w:ascii="Verdana" w:hAnsi="Verdana"/>
        <w:sz w:val="16"/>
        <w:szCs w:val="16"/>
        <w:lang w:val="en-US"/>
      </w:rPr>
      <w:tab/>
    </w:r>
    <w:r w:rsidR="00776737" w:rsidRPr="00A43CBB">
      <w:rPr>
        <w:rFonts w:ascii="Verdana" w:hAnsi="Verdana"/>
        <w:sz w:val="16"/>
        <w:szCs w:val="16"/>
        <w:lang w:val="en-US"/>
      </w:rPr>
      <w:tab/>
    </w:r>
    <w:r w:rsidR="001A253F" w:rsidRPr="00927509">
      <w:rPr>
        <w:rFonts w:ascii="Verdana" w:hAnsi="Verdana"/>
        <w:bCs/>
        <w:sz w:val="16"/>
        <w:szCs w:val="16"/>
        <w:lang w:val="en-US"/>
      </w:rPr>
      <w:t>Pagina</w:t>
    </w:r>
    <w:r w:rsidR="001A253F" w:rsidRPr="00C67998">
      <w:rPr>
        <w:rFonts w:ascii="Verdana" w:hAnsi="Verdana"/>
        <w:bCs/>
        <w:sz w:val="16"/>
        <w:szCs w:val="16"/>
        <w:lang w:val="en-US"/>
      </w:rPr>
      <w:t xml:space="preserve"> </w:t>
    </w:r>
    <w:r w:rsidR="001A253F" w:rsidRPr="00C67998">
      <w:rPr>
        <w:rStyle w:val="Paginanummer"/>
        <w:rFonts w:ascii="Verdana" w:hAnsi="Verdana"/>
        <w:bCs/>
        <w:sz w:val="16"/>
        <w:szCs w:val="16"/>
      </w:rPr>
      <w:fldChar w:fldCharType="begin"/>
    </w:r>
    <w:r w:rsidR="001A253F" w:rsidRPr="00C67998">
      <w:rPr>
        <w:rStyle w:val="Paginanummer"/>
        <w:rFonts w:ascii="Verdana" w:hAnsi="Verdana"/>
        <w:bCs/>
        <w:sz w:val="16"/>
        <w:szCs w:val="16"/>
        <w:lang w:val="en-US"/>
      </w:rPr>
      <w:instrText xml:space="preserve"> PAGE </w:instrText>
    </w:r>
    <w:r w:rsidR="001A253F" w:rsidRPr="00C67998">
      <w:rPr>
        <w:rStyle w:val="Paginanummer"/>
        <w:rFonts w:ascii="Verdana" w:hAnsi="Verdana"/>
        <w:bCs/>
        <w:sz w:val="16"/>
        <w:szCs w:val="16"/>
      </w:rPr>
      <w:fldChar w:fldCharType="separate"/>
    </w:r>
    <w:r w:rsidR="007B3EE7">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r w:rsidR="001A253F" w:rsidRPr="00C67998">
      <w:rPr>
        <w:rFonts w:ascii="Verdana" w:hAnsi="Verdana"/>
        <w:bCs/>
        <w:sz w:val="16"/>
        <w:szCs w:val="16"/>
        <w:lang w:val="en-US"/>
      </w:rPr>
      <w:t xml:space="preserve"> van </w:t>
    </w:r>
    <w:r w:rsidR="001A253F" w:rsidRPr="00C67998">
      <w:rPr>
        <w:rStyle w:val="Paginanummer"/>
        <w:rFonts w:ascii="Verdana" w:hAnsi="Verdana"/>
        <w:bCs/>
        <w:sz w:val="16"/>
        <w:szCs w:val="16"/>
      </w:rPr>
      <w:fldChar w:fldCharType="begin"/>
    </w:r>
    <w:r w:rsidR="001A253F" w:rsidRPr="00C67998">
      <w:rPr>
        <w:rStyle w:val="Paginanummer"/>
        <w:rFonts w:ascii="Verdana" w:hAnsi="Verdana"/>
        <w:bCs/>
        <w:sz w:val="16"/>
        <w:szCs w:val="16"/>
        <w:lang w:val="en-US"/>
      </w:rPr>
      <w:instrText xml:space="preserve"> NUMPAGES </w:instrText>
    </w:r>
    <w:r w:rsidR="001A253F" w:rsidRPr="00C67998">
      <w:rPr>
        <w:rStyle w:val="Paginanummer"/>
        <w:rFonts w:ascii="Verdana" w:hAnsi="Verdana"/>
        <w:bCs/>
        <w:sz w:val="16"/>
        <w:szCs w:val="16"/>
      </w:rPr>
      <w:fldChar w:fldCharType="separate"/>
    </w:r>
    <w:r w:rsidR="007B3EE7">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p>
  <w:p w14:paraId="4C2211E4" w14:textId="77777777" w:rsidR="001A253F" w:rsidRPr="00C67998" w:rsidRDefault="001A253F" w:rsidP="002D47F4">
    <w:pPr>
      <w:pStyle w:val="Geenafstand"/>
      <w:rPr>
        <w:rFonts w:ascii="Verdana" w:hAnsi="Verdana"/>
        <w:sz w:val="16"/>
        <w:szCs w:val="16"/>
        <w:lang w:val="en-US"/>
      </w:rPr>
    </w:pPr>
  </w:p>
  <w:p w14:paraId="521533FE" w14:textId="77777777" w:rsidR="001A253F" w:rsidRPr="00C67998" w:rsidRDefault="001A253F" w:rsidP="002D47F4">
    <w:pPr>
      <w:pStyle w:val="Geenafstand"/>
      <w:rPr>
        <w:rFonts w:ascii="Verdana" w:hAnsi="Verdana"/>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87871" w14:textId="77777777" w:rsidR="005E11BF" w:rsidRDefault="005E11B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B8C51" w14:textId="77777777" w:rsidR="00032ABF" w:rsidRDefault="00032ABF" w:rsidP="00C26BA2">
      <w:pPr>
        <w:spacing w:after="0" w:line="240" w:lineRule="auto"/>
      </w:pPr>
      <w:r>
        <w:separator/>
      </w:r>
    </w:p>
  </w:footnote>
  <w:footnote w:type="continuationSeparator" w:id="0">
    <w:p w14:paraId="24262E66" w14:textId="77777777" w:rsidR="00032ABF" w:rsidRDefault="00032AB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942B9" w14:textId="77777777" w:rsidR="005E11BF" w:rsidRDefault="005E11B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4398" w14:textId="77777777" w:rsidR="001A253F" w:rsidRDefault="001A253F" w:rsidP="00D46DE4">
    <w:pPr>
      <w:pStyle w:val="Koptekst"/>
      <w:tabs>
        <w:tab w:val="clear" w:pos="4536"/>
        <w:tab w:val="clear" w:pos="9072"/>
        <w:tab w:val="left" w:pos="3300"/>
        <w:tab w:val="left" w:pos="7605"/>
      </w:tabs>
      <w:rPr>
        <w:b/>
        <w:noProof/>
        <w:sz w:val="28"/>
        <w:szCs w:val="28"/>
        <w:lang w:eastAsia="nl-NL"/>
      </w:rPr>
    </w:pPr>
  </w:p>
  <w:p w14:paraId="1D476CA1" w14:textId="541FEA15"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r w:rsidR="00927509">
      <w:rPr>
        <w:b/>
        <w:noProof/>
        <w:sz w:val="28"/>
        <w:szCs w:val="28"/>
        <w:lang w:eastAsia="nl-NL"/>
      </w:rPr>
      <w:drawing>
        <wp:inline distT="0" distB="0" distL="0" distR="0" wp14:anchorId="69462281" wp14:editId="42A6A2C7">
          <wp:extent cx="988060" cy="795020"/>
          <wp:effectExtent l="0" t="0" r="2540" b="508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8060" cy="7950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5A022" w14:textId="77777777" w:rsidR="005E11BF" w:rsidRDefault="005E11BF">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DD8"/>
    <w:rsid w:val="00032ABF"/>
    <w:rsid w:val="00073F75"/>
    <w:rsid w:val="000D7253"/>
    <w:rsid w:val="000E149B"/>
    <w:rsid w:val="001304A0"/>
    <w:rsid w:val="00144B78"/>
    <w:rsid w:val="00153D76"/>
    <w:rsid w:val="001A253F"/>
    <w:rsid w:val="001A2D66"/>
    <w:rsid w:val="00293C93"/>
    <w:rsid w:val="002D47F4"/>
    <w:rsid w:val="00313E5B"/>
    <w:rsid w:val="00317D44"/>
    <w:rsid w:val="003F0C96"/>
    <w:rsid w:val="003F1567"/>
    <w:rsid w:val="00492973"/>
    <w:rsid w:val="004B40F4"/>
    <w:rsid w:val="00501A6B"/>
    <w:rsid w:val="00523616"/>
    <w:rsid w:val="005505C4"/>
    <w:rsid w:val="00567C81"/>
    <w:rsid w:val="00594401"/>
    <w:rsid w:val="005A101F"/>
    <w:rsid w:val="005E11BF"/>
    <w:rsid w:val="006502E2"/>
    <w:rsid w:val="0068767F"/>
    <w:rsid w:val="006A4DA5"/>
    <w:rsid w:val="006B0FAC"/>
    <w:rsid w:val="006C0189"/>
    <w:rsid w:val="007013D3"/>
    <w:rsid w:val="00750E71"/>
    <w:rsid w:val="0077425F"/>
    <w:rsid w:val="00776737"/>
    <w:rsid w:val="007B3EE7"/>
    <w:rsid w:val="007D7A98"/>
    <w:rsid w:val="008462B7"/>
    <w:rsid w:val="00927509"/>
    <w:rsid w:val="00953543"/>
    <w:rsid w:val="00992041"/>
    <w:rsid w:val="009A4E8A"/>
    <w:rsid w:val="009E793B"/>
    <w:rsid w:val="00A011E5"/>
    <w:rsid w:val="00A115D5"/>
    <w:rsid w:val="00A35B3D"/>
    <w:rsid w:val="00A43CBB"/>
    <w:rsid w:val="00A936D8"/>
    <w:rsid w:val="00AB0BFF"/>
    <w:rsid w:val="00AD1F3B"/>
    <w:rsid w:val="00B113A7"/>
    <w:rsid w:val="00B63BA9"/>
    <w:rsid w:val="00BD7C6C"/>
    <w:rsid w:val="00C26BA2"/>
    <w:rsid w:val="00C60324"/>
    <w:rsid w:val="00C67998"/>
    <w:rsid w:val="00D46DE4"/>
    <w:rsid w:val="00D50438"/>
    <w:rsid w:val="00DA14A3"/>
    <w:rsid w:val="00DC7215"/>
    <w:rsid w:val="00DD4C21"/>
    <w:rsid w:val="00E91B09"/>
    <w:rsid w:val="00EB606D"/>
    <w:rsid w:val="00F12E22"/>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92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C6CBB8CC</Template>
  <TotalTime>0</TotalTime>
  <Pages>1</Pages>
  <Words>215</Words>
  <Characters>1186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2018-06-13T11:34:00Z</dcterms:created>
  <dcterms:modified xsi:type="dcterms:W3CDTF">2020-09-24T08:03:00Z</dcterms:modified>
</cp:coreProperties>
</file>